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09A16811" w:rsidR="005E7182" w:rsidRPr="00B7321B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B7321B">
        <w:rPr>
          <w:bCs/>
          <w:noProof w:val="0"/>
          <w:sz w:val="24"/>
          <w:szCs w:val="24"/>
        </w:rPr>
        <w:t>3GPP TSG RAN WG1 #1</w:t>
      </w:r>
      <w:r w:rsidR="00486837">
        <w:rPr>
          <w:bCs/>
          <w:noProof w:val="0"/>
          <w:sz w:val="24"/>
          <w:szCs w:val="24"/>
        </w:rPr>
        <w:t>20</w:t>
      </w:r>
      <w:r w:rsidR="006157C5">
        <w:rPr>
          <w:bCs/>
          <w:noProof w:val="0"/>
          <w:sz w:val="24"/>
          <w:szCs w:val="24"/>
        </w:rPr>
        <w:t>bis</w:t>
      </w:r>
      <w:r w:rsidRPr="00B7321B">
        <w:rPr>
          <w:bCs/>
          <w:noProof w:val="0"/>
          <w:sz w:val="24"/>
          <w:szCs w:val="24"/>
        </w:rPr>
        <w:tab/>
      </w:r>
      <w:r w:rsidR="00933F54" w:rsidRPr="00B7321B">
        <w:rPr>
          <w:bCs/>
          <w:noProof w:val="0"/>
          <w:sz w:val="24"/>
          <w:szCs w:val="24"/>
        </w:rPr>
        <w:t>R1-</w:t>
      </w:r>
      <w:r w:rsidR="00607A7F" w:rsidRPr="00B7321B">
        <w:t xml:space="preserve"> </w:t>
      </w:r>
      <w:r w:rsidR="00607A7F" w:rsidRPr="00B7321B">
        <w:rPr>
          <w:bCs/>
          <w:noProof w:val="0"/>
          <w:sz w:val="24"/>
          <w:szCs w:val="24"/>
        </w:rPr>
        <w:t>2</w:t>
      </w:r>
      <w:r w:rsidR="00486837">
        <w:rPr>
          <w:bCs/>
          <w:noProof w:val="0"/>
          <w:sz w:val="24"/>
          <w:szCs w:val="24"/>
        </w:rPr>
        <w:t>5</w:t>
      </w:r>
      <w:r w:rsidR="00904A04">
        <w:rPr>
          <w:bCs/>
          <w:noProof w:val="0"/>
          <w:sz w:val="24"/>
          <w:szCs w:val="24"/>
        </w:rPr>
        <w:t>02140</w:t>
      </w:r>
    </w:p>
    <w:bookmarkEnd w:id="0"/>
    <w:bookmarkEnd w:id="1"/>
    <w:p w14:paraId="3591D07B" w14:textId="079D75CF" w:rsidR="00607A7F" w:rsidRPr="00B7321B" w:rsidRDefault="006157C5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Wuhan, China</w:t>
      </w:r>
      <w:r w:rsidR="00085A2D" w:rsidRPr="00B7321B">
        <w:rPr>
          <w:bCs/>
          <w:noProof w:val="0"/>
          <w:sz w:val="24"/>
          <w:szCs w:val="24"/>
        </w:rPr>
        <w:t xml:space="preserve">, </w:t>
      </w:r>
      <w:r w:rsidR="00486837">
        <w:rPr>
          <w:bCs/>
          <w:noProof w:val="0"/>
          <w:sz w:val="24"/>
          <w:szCs w:val="24"/>
        </w:rPr>
        <w:t>7</w:t>
      </w:r>
      <w:r w:rsidR="00607A7F" w:rsidRPr="00B7321B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</w:t>
      </w:r>
      <w:r w:rsidR="00486837">
        <w:rPr>
          <w:bCs/>
          <w:noProof w:val="0"/>
          <w:sz w:val="24"/>
          <w:szCs w:val="24"/>
        </w:rPr>
        <w:t>1</w:t>
      </w:r>
      <w:r w:rsidR="00607A7F" w:rsidRPr="00B7321B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April</w:t>
      </w:r>
      <w:r w:rsidR="00607A7F" w:rsidRPr="00B7321B">
        <w:rPr>
          <w:bCs/>
          <w:noProof w:val="0"/>
          <w:sz w:val="24"/>
          <w:szCs w:val="24"/>
        </w:rPr>
        <w:t xml:space="preserve"> 202</w:t>
      </w:r>
      <w:r>
        <w:rPr>
          <w:bCs/>
          <w:noProof w:val="0"/>
          <w:sz w:val="24"/>
          <w:szCs w:val="24"/>
        </w:rPr>
        <w:t>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74818E73" w:rsidR="0034111C" w:rsidRPr="00B7321B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7321B">
        <w:rPr>
          <w:rFonts w:cs="Arial"/>
          <w:b/>
          <w:bCs/>
          <w:sz w:val="24"/>
          <w:szCs w:val="24"/>
          <w:lang w:val="en-US"/>
        </w:rPr>
        <w:t>Agenda item:</w:t>
      </w:r>
      <w:r w:rsidRPr="00B7321B">
        <w:rPr>
          <w:rFonts w:cs="Arial"/>
          <w:b/>
          <w:bCs/>
          <w:sz w:val="24"/>
          <w:lang w:val="en-US"/>
        </w:rPr>
        <w:tab/>
      </w:r>
      <w:r w:rsidRPr="00B7321B">
        <w:rPr>
          <w:rFonts w:cs="Arial"/>
          <w:b/>
          <w:bCs/>
          <w:sz w:val="24"/>
          <w:lang w:val="en-US"/>
        </w:rPr>
        <w:tab/>
      </w:r>
      <w:r w:rsidR="001C654B" w:rsidRPr="001C654B">
        <w:rPr>
          <w:rFonts w:cs="Arial"/>
          <w:b/>
          <w:bCs/>
          <w:sz w:val="24"/>
          <w:lang w:val="en-US"/>
        </w:rPr>
        <w:t>9.15.</w:t>
      </w:r>
      <w:r w:rsidR="00AF1EC2">
        <w:rPr>
          <w:rFonts w:cs="Arial"/>
          <w:b/>
          <w:bCs/>
          <w:sz w:val="24"/>
          <w:lang w:val="en-US"/>
        </w:rPr>
        <w:t>9</w:t>
      </w:r>
    </w:p>
    <w:p w14:paraId="30E02942" w14:textId="57CF43A3" w:rsidR="00E128F2" w:rsidRPr="00B7321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013455"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521661D5" w:rsidR="0034111C" w:rsidRPr="00B7321B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AC5A6B" w:rsidRPr="00AC5A6B">
        <w:rPr>
          <w:rFonts w:ascii="Arial" w:hAnsi="Arial" w:cs="Arial"/>
          <w:b/>
          <w:bCs/>
          <w:sz w:val="24"/>
          <w:lang w:val="en-US"/>
        </w:rPr>
        <w:t xml:space="preserve">Views on Rel-19 </w:t>
      </w:r>
      <w:r w:rsidR="00D17D72" w:rsidRPr="00D17D72">
        <w:rPr>
          <w:rFonts w:ascii="Arial" w:hAnsi="Arial" w:cs="Arial"/>
          <w:b/>
          <w:bCs/>
          <w:sz w:val="24"/>
          <w:lang w:val="en-US"/>
        </w:rPr>
        <w:t>NTN for Internet of Things (IoT) Phase 3</w:t>
      </w:r>
      <w:r w:rsidR="005A40C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C5A6B" w:rsidRPr="00AC5A6B">
        <w:rPr>
          <w:rFonts w:ascii="Arial" w:hAnsi="Arial" w:cs="Arial"/>
          <w:b/>
          <w:bCs/>
          <w:sz w:val="24"/>
          <w:lang w:val="en-US"/>
        </w:rPr>
        <w:t>UE features</w:t>
      </w:r>
    </w:p>
    <w:p w14:paraId="6EF54D4C" w14:textId="5D529CA5" w:rsidR="00085A2D" w:rsidRPr="00B7321B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Release:</w:t>
      </w:r>
      <w:r w:rsidRPr="00B7321B">
        <w:rPr>
          <w:rFonts w:ascii="Arial" w:hAnsi="Arial" w:cs="Arial"/>
          <w:b/>
          <w:bCs/>
          <w:sz w:val="24"/>
          <w:lang w:val="en-US"/>
        </w:rPr>
        <w:tab/>
        <w:t>Rel-</w:t>
      </w:r>
      <w:r w:rsidR="005A40CD">
        <w:rPr>
          <w:rFonts w:ascii="Arial" w:hAnsi="Arial" w:cs="Arial"/>
          <w:b/>
          <w:bCs/>
          <w:sz w:val="24"/>
          <w:lang w:val="en-US"/>
        </w:rPr>
        <w:t>19</w:t>
      </w:r>
    </w:p>
    <w:p w14:paraId="30E02944" w14:textId="471980A4" w:rsidR="0034111C" w:rsidRPr="00B7321B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20615"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63A76546" w14:textId="5720C881" w:rsidR="00A0762A" w:rsidRDefault="00A0762A" w:rsidP="00A0762A">
      <w:bookmarkStart w:id="2" w:name="_Hlk510705081"/>
      <w:r>
        <w:t>This contribution presents our initial views on Rel-19</w:t>
      </w:r>
      <w:r w:rsidR="00D17D72" w:rsidRPr="00D17D72">
        <w:t xml:space="preserve"> NTN for Internet of Things (IoT) Phase 3</w:t>
      </w:r>
      <w:r>
        <w:t xml:space="preserve"> UE features.</w:t>
      </w:r>
    </w:p>
    <w:p w14:paraId="28CA1707" w14:textId="77777777" w:rsidR="000941CE" w:rsidRPr="00791C28" w:rsidRDefault="000941CE" w:rsidP="00CE553D"/>
    <w:bookmarkEnd w:id="2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39FD51C1" w14:textId="285EB556" w:rsidR="000941CE" w:rsidRDefault="00DB317B" w:rsidP="00085A2D">
      <w:pPr>
        <w:rPr>
          <w:lang w:val="en-US"/>
        </w:rPr>
      </w:pPr>
      <w:r>
        <w:rPr>
          <w:lang w:val="en-US"/>
        </w:rPr>
        <w:t xml:space="preserve">Based on the agreements reached so far for </w:t>
      </w:r>
      <w:r w:rsidR="00D17D72" w:rsidRPr="00D17D72">
        <w:rPr>
          <w:lang w:val="en-US"/>
        </w:rPr>
        <w:t>NTN for Internet of Things (IoT) Phase 3</w:t>
      </w:r>
      <w:r w:rsidR="00C9554B">
        <w:rPr>
          <w:lang w:val="en-US"/>
        </w:rPr>
        <w:t xml:space="preserve">, </w:t>
      </w:r>
      <w:r w:rsidR="003130D0">
        <w:rPr>
          <w:lang w:val="en-US"/>
        </w:rPr>
        <w:t>the following UE features are suggested as a starting point for discussions.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627"/>
        <w:gridCol w:w="1922"/>
        <w:gridCol w:w="3785"/>
        <w:gridCol w:w="1177"/>
        <w:gridCol w:w="1036"/>
      </w:tblGrid>
      <w:tr w:rsidR="009F074B" w:rsidRPr="00BA5E7C" w14:paraId="119824C5" w14:textId="511E867B" w:rsidTr="00F47DEA">
        <w:trPr>
          <w:trHeight w:val="2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F204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569F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036D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5B7D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C406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1FD" w14:textId="42CB398C" w:rsidR="009F074B" w:rsidRPr="00BA5E7C" w:rsidRDefault="00314CA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14CA9">
              <w:rPr>
                <w:rFonts w:asciiTheme="majorHAnsi" w:hAnsiTheme="majorHAnsi" w:cstheme="majorHAnsi"/>
                <w:color w:val="000000" w:themeColor="text1"/>
                <w:szCs w:val="18"/>
              </w:rPr>
              <w:t>Candidate values</w:t>
            </w:r>
          </w:p>
        </w:tc>
      </w:tr>
      <w:tr w:rsidR="009F074B" w:rsidRPr="00263855" w14:paraId="7FF3F1A7" w14:textId="1755AB3E" w:rsidTr="00F47DEA">
        <w:trPr>
          <w:trHeight w:val="2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746E7" w14:textId="497A6ECF" w:rsidR="009F074B" w:rsidRPr="00263855" w:rsidRDefault="00791C28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X</w:t>
            </w:r>
            <w:r w:rsidR="009F074B"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 xml:space="preserve">.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>IoT</w:t>
            </w:r>
            <w:r w:rsidR="009F074B" w:rsidRPr="008E6A92"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>_NTN_Ph3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BB46" w14:textId="2A536E46" w:rsidR="009F074B" w:rsidRPr="008924AF" w:rsidRDefault="00791C28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X</w:t>
            </w:r>
            <w:r w:rsidR="009F074B"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-1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3E7A" w14:textId="55908E73" w:rsidR="009F074B" w:rsidRPr="00263855" w:rsidRDefault="00791C28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IoT </w:t>
            </w:r>
            <w:r w:rsidR="00D17D72"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over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NTN UL capacity enhancements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82B0" w14:textId="54231A77" w:rsidR="005A56AC" w:rsidRDefault="005A56AC" w:rsidP="005A56AC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of OCC sequence index as indicated and OCC feature enabling/disabling.</w:t>
            </w:r>
          </w:p>
          <w:p w14:paraId="18987051" w14:textId="2AD76B77" w:rsidR="009F074B" w:rsidRDefault="009F074B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</w:t>
            </w:r>
            <w:r w:rsidR="00791C28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 </w:t>
            </w:r>
            <w:r w:rsidR="00791C28" w:rsidRPr="00791C28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3.75kHz SCS </w:t>
            </w:r>
            <w:r w:rsidR="00791C28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symbol-level </w:t>
            </w:r>
            <w:r w:rsidR="00791C28" w:rsidRPr="00791C28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OCC for NPUSCH format 1</w:t>
            </w:r>
            <w:r w:rsidR="00791C28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, with OCC length as 2.</w:t>
            </w:r>
          </w:p>
          <w:p w14:paraId="2536A7C5" w14:textId="1910BDBE" w:rsidR="00791C28" w:rsidRDefault="00791C28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for 1</w:t>
            </w:r>
            <w:r w:rsidRPr="00791C28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5kHz SCS 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slot-level </w:t>
            </w:r>
            <w:r w:rsidRPr="00791C28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OCC for NPUSCH format 1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, with OCC length </w:t>
            </w:r>
            <w:r w:rsidR="00341ADE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as 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2</w:t>
            </w:r>
            <w:r w:rsidR="00AF7677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.</w:t>
            </w:r>
          </w:p>
          <w:p w14:paraId="67E1A430" w14:textId="4404570B" w:rsidR="009F074B" w:rsidRPr="00791C28" w:rsidRDefault="009F074B" w:rsidP="005A56AC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A56B" w14:textId="31597283" w:rsidR="009F074B" w:rsidRPr="00263855" w:rsidRDefault="005A56AC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 w:rsidRPr="005A56AC">
              <w:rPr>
                <w:rFonts w:asciiTheme="majorHAnsi" w:hAnsiTheme="majorHAnsi" w:cstheme="majorHAnsi"/>
                <w:color w:val="000000" w:themeColor="text1"/>
                <w:szCs w:val="18"/>
              </w:rPr>
              <w:t>Rel. 17 2-1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338D" w14:textId="77777777" w:rsidR="009F074B" w:rsidRDefault="009F074B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</w:tr>
    </w:tbl>
    <w:p w14:paraId="0CA6D9C1" w14:textId="65D9CD61" w:rsidR="000941CE" w:rsidRDefault="0086115D" w:rsidP="0086115D">
      <w:pPr>
        <w:jc w:val="center"/>
        <w:rPr>
          <w:lang w:val="en-US"/>
        </w:rPr>
      </w:pPr>
      <w:r w:rsidRPr="00AF112C">
        <w:rPr>
          <w:b/>
          <w:bCs/>
        </w:rPr>
        <w:t xml:space="preserve">Table 1. </w:t>
      </w:r>
      <w:r>
        <w:rPr>
          <w:b/>
          <w:bCs/>
        </w:rPr>
        <w:t>Proposed</w:t>
      </w:r>
      <w:r w:rsidRPr="00ED76A0">
        <w:rPr>
          <w:b/>
          <w:bCs/>
        </w:rPr>
        <w:t xml:space="preserve"> FGs and components to Rel-19 UE features for</w:t>
      </w:r>
      <w:r>
        <w:rPr>
          <w:b/>
          <w:bCs/>
        </w:rPr>
        <w:t xml:space="preserve"> </w:t>
      </w:r>
      <w:r w:rsidRPr="0086115D">
        <w:rPr>
          <w:b/>
          <w:bCs/>
        </w:rPr>
        <w:t>NTN for Internet of Things (IoT) Phase 3</w:t>
      </w:r>
    </w:p>
    <w:p w14:paraId="697C5A8B" w14:textId="626290D9" w:rsidR="006B1DB1" w:rsidRPr="005C125D" w:rsidRDefault="006B1DB1" w:rsidP="006B1DB1">
      <w:pPr>
        <w:overflowPunct/>
        <w:autoSpaceDE/>
        <w:autoSpaceDN/>
        <w:adjustRightInd/>
        <w:textAlignment w:val="auto"/>
        <w:rPr>
          <w:b/>
          <w:bCs/>
        </w:rPr>
      </w:pPr>
      <w:r w:rsidRPr="00ED76A0">
        <w:rPr>
          <w:b/>
          <w:bCs/>
        </w:rPr>
        <w:t xml:space="preserve">Proposal 1: Adopt the proposed FGs and components </w:t>
      </w:r>
      <w:r>
        <w:rPr>
          <w:b/>
          <w:bCs/>
        </w:rPr>
        <w:t xml:space="preserve">in Table 1 </w:t>
      </w:r>
      <w:r w:rsidR="00E62E39">
        <w:rPr>
          <w:b/>
          <w:bCs/>
        </w:rPr>
        <w:t xml:space="preserve">as starting point </w:t>
      </w:r>
      <w:r w:rsidRPr="00ED76A0">
        <w:rPr>
          <w:b/>
          <w:bCs/>
        </w:rPr>
        <w:t xml:space="preserve">to Rel-19 UE features for </w:t>
      </w:r>
      <w:r w:rsidR="0086115D" w:rsidRPr="0086115D">
        <w:rPr>
          <w:b/>
          <w:bCs/>
        </w:rPr>
        <w:t>NTN for Internet of Things (IoT) Phase 3</w:t>
      </w:r>
      <w:r w:rsidR="0086115D">
        <w:rPr>
          <w:b/>
          <w:bCs/>
        </w:rPr>
        <w:t>.</w:t>
      </w:r>
      <w:r w:rsidRPr="005C125D">
        <w:rPr>
          <w:b/>
          <w:bCs/>
        </w:rPr>
        <w:t xml:space="preserve"> </w:t>
      </w: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4A68671A" w14:textId="76C4EC87" w:rsidR="000941CE" w:rsidRDefault="00A84BED" w:rsidP="000941CE">
      <w:r>
        <w:t xml:space="preserve">In this contribution we have proposed our views on Rel-19 </w:t>
      </w:r>
      <w:r w:rsidR="00D17D72" w:rsidRPr="00D17D72">
        <w:t>NTN for Internet of Things (IoT) Phase 3</w:t>
      </w:r>
      <w:r>
        <w:t xml:space="preserve"> UE features</w:t>
      </w:r>
      <w:r w:rsidR="00A90016">
        <w:t xml:space="preserve">, </w:t>
      </w:r>
      <w:r w:rsidR="00A90016">
        <w:t>and we have made the following proposal</w:t>
      </w:r>
      <w:r>
        <w:t>.</w:t>
      </w:r>
    </w:p>
    <w:p w14:paraId="74D7157D" w14:textId="77777777" w:rsidR="00E62E39" w:rsidRPr="005C125D" w:rsidRDefault="00E62E39" w:rsidP="00E62E39">
      <w:pPr>
        <w:overflowPunct/>
        <w:autoSpaceDE/>
        <w:autoSpaceDN/>
        <w:adjustRightInd/>
        <w:textAlignment w:val="auto"/>
        <w:rPr>
          <w:b/>
          <w:bCs/>
        </w:rPr>
      </w:pPr>
      <w:r w:rsidRPr="00ED76A0">
        <w:rPr>
          <w:b/>
          <w:bCs/>
        </w:rPr>
        <w:t xml:space="preserve">Proposal 1: Adopt the proposed FGs and components </w:t>
      </w:r>
      <w:r>
        <w:rPr>
          <w:b/>
          <w:bCs/>
        </w:rPr>
        <w:t xml:space="preserve">in Table 1 as starting point </w:t>
      </w:r>
      <w:r w:rsidRPr="00ED76A0">
        <w:rPr>
          <w:b/>
          <w:bCs/>
        </w:rPr>
        <w:t xml:space="preserve">to Rel-19 UE features for </w:t>
      </w:r>
      <w:r w:rsidRPr="0086115D">
        <w:rPr>
          <w:b/>
          <w:bCs/>
        </w:rPr>
        <w:t>NTN for Internet of Things (IoT) Phase 3</w:t>
      </w:r>
      <w:r>
        <w:rPr>
          <w:b/>
          <w:bCs/>
        </w:rPr>
        <w:t>.</w:t>
      </w:r>
      <w:r w:rsidRPr="005C125D">
        <w:rPr>
          <w:b/>
          <w:bCs/>
        </w:rPr>
        <w:t xml:space="preserve"> </w:t>
      </w:r>
    </w:p>
    <w:p w14:paraId="0944B7F1" w14:textId="77777777" w:rsidR="00A84BED" w:rsidRPr="00E62E39" w:rsidRDefault="00A84BED" w:rsidP="000941CE"/>
    <w:sectPr w:rsidR="00A84BED" w:rsidRPr="00E62E39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7400C" w14:textId="77777777" w:rsidR="00360278" w:rsidRDefault="00360278">
      <w:r>
        <w:separator/>
      </w:r>
    </w:p>
  </w:endnote>
  <w:endnote w:type="continuationSeparator" w:id="0">
    <w:p w14:paraId="3761F59A" w14:textId="77777777" w:rsidR="00360278" w:rsidRDefault="00360278">
      <w:r>
        <w:continuationSeparator/>
      </w:r>
    </w:p>
  </w:endnote>
  <w:endnote w:type="continuationNotice" w:id="1">
    <w:p w14:paraId="6552E523" w14:textId="77777777" w:rsidR="00360278" w:rsidRDefault="00360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78A1B" w14:textId="77777777" w:rsidR="00360278" w:rsidRDefault="00360278">
      <w:r>
        <w:separator/>
      </w:r>
    </w:p>
  </w:footnote>
  <w:footnote w:type="continuationSeparator" w:id="0">
    <w:p w14:paraId="50F4944B" w14:textId="77777777" w:rsidR="00360278" w:rsidRDefault="00360278">
      <w:r>
        <w:continuationSeparator/>
      </w:r>
    </w:p>
  </w:footnote>
  <w:footnote w:type="continuationNotice" w:id="1">
    <w:p w14:paraId="1604CFF5" w14:textId="77777777" w:rsidR="00360278" w:rsidRDefault="003602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宋体" w:eastAsia="宋体" w:hAnsi="宋体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0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1"/>
  </w:num>
  <w:num w:numId="2" w16cid:durableId="357124585">
    <w:abstractNumId w:val="17"/>
  </w:num>
  <w:num w:numId="3" w16cid:durableId="1559780918">
    <w:abstractNumId w:val="2"/>
  </w:num>
  <w:num w:numId="4" w16cid:durableId="718750690">
    <w:abstractNumId w:val="32"/>
  </w:num>
  <w:num w:numId="5" w16cid:durableId="1547567976">
    <w:abstractNumId w:val="15"/>
  </w:num>
  <w:num w:numId="6" w16cid:durableId="1485706495">
    <w:abstractNumId w:val="31"/>
  </w:num>
  <w:num w:numId="7" w16cid:durableId="1709142021">
    <w:abstractNumId w:val="14"/>
  </w:num>
  <w:num w:numId="8" w16cid:durableId="1316760466">
    <w:abstractNumId w:val="27"/>
  </w:num>
  <w:num w:numId="9" w16cid:durableId="440952079">
    <w:abstractNumId w:val="22"/>
  </w:num>
  <w:num w:numId="10" w16cid:durableId="1177697182">
    <w:abstractNumId w:val="34"/>
  </w:num>
  <w:num w:numId="11" w16cid:durableId="50622417">
    <w:abstractNumId w:val="29"/>
  </w:num>
  <w:num w:numId="12" w16cid:durableId="1302345153">
    <w:abstractNumId w:val="33"/>
  </w:num>
  <w:num w:numId="13" w16cid:durableId="1965308432">
    <w:abstractNumId w:val="12"/>
  </w:num>
  <w:num w:numId="14" w16cid:durableId="1182354916">
    <w:abstractNumId w:val="7"/>
  </w:num>
  <w:num w:numId="15" w16cid:durableId="1501045113">
    <w:abstractNumId w:val="5"/>
  </w:num>
  <w:num w:numId="16" w16cid:durableId="1353458069">
    <w:abstractNumId w:val="37"/>
  </w:num>
  <w:num w:numId="17" w16cid:durableId="456678639">
    <w:abstractNumId w:val="1"/>
  </w:num>
  <w:num w:numId="18" w16cid:durableId="146094901">
    <w:abstractNumId w:val="21"/>
  </w:num>
  <w:num w:numId="19" w16cid:durableId="933244442">
    <w:abstractNumId w:val="23"/>
  </w:num>
  <w:num w:numId="20" w16cid:durableId="872618463">
    <w:abstractNumId w:val="18"/>
  </w:num>
  <w:num w:numId="21" w16cid:durableId="1417170195">
    <w:abstractNumId w:val="35"/>
  </w:num>
  <w:num w:numId="22" w16cid:durableId="1839999773">
    <w:abstractNumId w:val="38"/>
  </w:num>
  <w:num w:numId="23" w16cid:durableId="1428695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0"/>
  </w:num>
  <w:num w:numId="27" w16cid:durableId="438570035">
    <w:abstractNumId w:val="13"/>
  </w:num>
  <w:num w:numId="28" w16cid:durableId="1889340046">
    <w:abstractNumId w:val="9"/>
  </w:num>
  <w:num w:numId="29" w16cid:durableId="1935703544">
    <w:abstractNumId w:val="28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24"/>
  </w:num>
  <w:num w:numId="33" w16cid:durableId="955402489">
    <w:abstractNumId w:val="30"/>
  </w:num>
  <w:num w:numId="34" w16cid:durableId="1288005063">
    <w:abstractNumId w:val="19"/>
  </w:num>
  <w:num w:numId="35" w16cid:durableId="1943226331">
    <w:abstractNumId w:val="25"/>
  </w:num>
  <w:num w:numId="36" w16cid:durableId="1163467163">
    <w:abstractNumId w:val="36"/>
  </w:num>
  <w:num w:numId="37" w16cid:durableId="1033992767">
    <w:abstractNumId w:val="6"/>
  </w:num>
  <w:num w:numId="38" w16cid:durableId="1748382395">
    <w:abstractNumId w:val="30"/>
  </w:num>
  <w:num w:numId="39" w16cid:durableId="1610431453">
    <w:abstractNumId w:val="36"/>
  </w:num>
  <w:num w:numId="40" w16cid:durableId="993415652">
    <w:abstractNumId w:val="11"/>
  </w:num>
  <w:num w:numId="41" w16cid:durableId="2097365214">
    <w:abstractNumId w:val="20"/>
  </w:num>
  <w:num w:numId="42" w16cid:durableId="377358731">
    <w:abstractNumId w:val="26"/>
  </w:num>
  <w:num w:numId="43" w16cid:durableId="48563038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2A86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58F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6AB3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05F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13BC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525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A6A7F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54B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21D6"/>
    <w:rsid w:val="001E30A0"/>
    <w:rsid w:val="001E36D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5761B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4E3"/>
    <w:rsid w:val="00271589"/>
    <w:rsid w:val="00273177"/>
    <w:rsid w:val="0027455B"/>
    <w:rsid w:val="00275074"/>
    <w:rsid w:val="00275D8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3E80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830"/>
    <w:rsid w:val="002E464A"/>
    <w:rsid w:val="002E4AAC"/>
    <w:rsid w:val="002E53DE"/>
    <w:rsid w:val="002E563B"/>
    <w:rsid w:val="002E62D2"/>
    <w:rsid w:val="002E67A9"/>
    <w:rsid w:val="002E734F"/>
    <w:rsid w:val="002E74AF"/>
    <w:rsid w:val="002E758C"/>
    <w:rsid w:val="002F0ACD"/>
    <w:rsid w:val="002F1038"/>
    <w:rsid w:val="002F22FF"/>
    <w:rsid w:val="002F2D8F"/>
    <w:rsid w:val="002F51E0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0D0"/>
    <w:rsid w:val="0031393C"/>
    <w:rsid w:val="00313CB0"/>
    <w:rsid w:val="00313F96"/>
    <w:rsid w:val="00314122"/>
    <w:rsid w:val="00314B0A"/>
    <w:rsid w:val="00314CA9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27D36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ADE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08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0278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7BD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2FA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06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0A4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1FA4"/>
    <w:rsid w:val="003E2A2D"/>
    <w:rsid w:val="003E47D4"/>
    <w:rsid w:val="003E50B9"/>
    <w:rsid w:val="003E5882"/>
    <w:rsid w:val="003E5FD8"/>
    <w:rsid w:val="003E64A9"/>
    <w:rsid w:val="003E7905"/>
    <w:rsid w:val="003F0336"/>
    <w:rsid w:val="003F3FCC"/>
    <w:rsid w:val="003F4195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36741"/>
    <w:rsid w:val="00440FED"/>
    <w:rsid w:val="00441B92"/>
    <w:rsid w:val="00442C23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BBC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B28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40A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0D9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3D8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3F6"/>
    <w:rsid w:val="005A34D5"/>
    <w:rsid w:val="005A3943"/>
    <w:rsid w:val="005A40CD"/>
    <w:rsid w:val="005A4904"/>
    <w:rsid w:val="005A515A"/>
    <w:rsid w:val="005A56AC"/>
    <w:rsid w:val="005A5F85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403"/>
    <w:rsid w:val="005D786C"/>
    <w:rsid w:val="005E0023"/>
    <w:rsid w:val="005E00E5"/>
    <w:rsid w:val="005E0148"/>
    <w:rsid w:val="005E049F"/>
    <w:rsid w:val="005E0BB6"/>
    <w:rsid w:val="005E3073"/>
    <w:rsid w:val="005E316A"/>
    <w:rsid w:val="005E3667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CA4"/>
    <w:rsid w:val="006475E6"/>
    <w:rsid w:val="00647B5D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8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CD5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1AB"/>
    <w:rsid w:val="006B1545"/>
    <w:rsid w:val="006B1DB1"/>
    <w:rsid w:val="006B23B9"/>
    <w:rsid w:val="006B2DA7"/>
    <w:rsid w:val="006B2F4D"/>
    <w:rsid w:val="006B306B"/>
    <w:rsid w:val="006B3682"/>
    <w:rsid w:val="006B3974"/>
    <w:rsid w:val="006B48CB"/>
    <w:rsid w:val="006B564D"/>
    <w:rsid w:val="006B748A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21C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06EF"/>
    <w:rsid w:val="00752B03"/>
    <w:rsid w:val="00753454"/>
    <w:rsid w:val="00753BB5"/>
    <w:rsid w:val="007544F1"/>
    <w:rsid w:val="00755E4A"/>
    <w:rsid w:val="00756832"/>
    <w:rsid w:val="00757F0B"/>
    <w:rsid w:val="00760A13"/>
    <w:rsid w:val="007626D0"/>
    <w:rsid w:val="00764048"/>
    <w:rsid w:val="007651CA"/>
    <w:rsid w:val="007666BD"/>
    <w:rsid w:val="00767519"/>
    <w:rsid w:val="007704E1"/>
    <w:rsid w:val="00770E5C"/>
    <w:rsid w:val="0077211A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3AA"/>
    <w:rsid w:val="007856C1"/>
    <w:rsid w:val="00785B0F"/>
    <w:rsid w:val="00787051"/>
    <w:rsid w:val="0079018D"/>
    <w:rsid w:val="007901DC"/>
    <w:rsid w:val="0079124E"/>
    <w:rsid w:val="00791A00"/>
    <w:rsid w:val="00791C28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0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4745"/>
    <w:rsid w:val="007F72A2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4FD1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286A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0F7B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15D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58EF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0E8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165"/>
    <w:rsid w:val="008C47AD"/>
    <w:rsid w:val="008C4E93"/>
    <w:rsid w:val="008C5D17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5641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B12"/>
    <w:rsid w:val="00903D30"/>
    <w:rsid w:val="00904414"/>
    <w:rsid w:val="00904A0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1CD"/>
    <w:rsid w:val="00924627"/>
    <w:rsid w:val="0092481C"/>
    <w:rsid w:val="009250A8"/>
    <w:rsid w:val="00925354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2C21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05F1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6F4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4B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1C82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62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16EE"/>
    <w:rsid w:val="00A6276B"/>
    <w:rsid w:val="00A629DB"/>
    <w:rsid w:val="00A6351F"/>
    <w:rsid w:val="00A637E4"/>
    <w:rsid w:val="00A63809"/>
    <w:rsid w:val="00A63F4F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145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4BED"/>
    <w:rsid w:val="00A85798"/>
    <w:rsid w:val="00A8609D"/>
    <w:rsid w:val="00A8686A"/>
    <w:rsid w:val="00A86EA7"/>
    <w:rsid w:val="00A90016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8E6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5A6B"/>
    <w:rsid w:val="00AC60B4"/>
    <w:rsid w:val="00AC67B6"/>
    <w:rsid w:val="00AC6AF3"/>
    <w:rsid w:val="00AC7D98"/>
    <w:rsid w:val="00AD00C5"/>
    <w:rsid w:val="00AD1292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892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1EC2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677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35A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430B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B27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52F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46B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B0A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D10"/>
    <w:rsid w:val="00C257B7"/>
    <w:rsid w:val="00C272E8"/>
    <w:rsid w:val="00C301A9"/>
    <w:rsid w:val="00C30ABC"/>
    <w:rsid w:val="00C30B60"/>
    <w:rsid w:val="00C31FAA"/>
    <w:rsid w:val="00C33359"/>
    <w:rsid w:val="00C3419F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66D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54B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E4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D72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9FD"/>
    <w:rsid w:val="00DA3E7B"/>
    <w:rsid w:val="00DA3F17"/>
    <w:rsid w:val="00DA418E"/>
    <w:rsid w:val="00DA43D5"/>
    <w:rsid w:val="00DA4419"/>
    <w:rsid w:val="00DA451D"/>
    <w:rsid w:val="00DA470D"/>
    <w:rsid w:val="00DA4A78"/>
    <w:rsid w:val="00DA4C59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17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2E39"/>
    <w:rsid w:val="00E635B9"/>
    <w:rsid w:val="00E637A3"/>
    <w:rsid w:val="00E65D15"/>
    <w:rsid w:val="00E66C52"/>
    <w:rsid w:val="00E66CD8"/>
    <w:rsid w:val="00E67285"/>
    <w:rsid w:val="00E67802"/>
    <w:rsid w:val="00E67EE5"/>
    <w:rsid w:val="00E67F67"/>
    <w:rsid w:val="00E7013A"/>
    <w:rsid w:val="00E72C6B"/>
    <w:rsid w:val="00E73AB7"/>
    <w:rsid w:val="00E74D25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66C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20A2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2FB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DEA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287E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8B2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9F5"/>
    <w:rsid w:val="00FA6A01"/>
    <w:rsid w:val="00FA6C0D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B7BDD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09A"/>
    <w:rsid w:val="00FD4806"/>
    <w:rsid w:val="00FD4BA4"/>
    <w:rsid w:val="00FD534E"/>
    <w:rsid w:val="00FD56C7"/>
    <w:rsid w:val="00FD5CBB"/>
    <w:rsid w:val="00FD6564"/>
    <w:rsid w:val="00FD694C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6B2F400-0548-409F-B124-31EF60C4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RBI5PAMIO524-1616901215-43411</_dlc_DocId>
    <_dlc_DocIdUrl xmlns="71c5aaf6-e6ce-465b-b873-5148d2a4c105">
      <Url>https://nokia.sharepoint.com/sites/gxp/_layouts/15/DocIdRedir.aspx?ID=RBI5PAMIO524-1616901215-43411</Url>
      <Description>RBI5PAMIO524-1616901215-43411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Jingyuan Sun (NSB)</cp:lastModifiedBy>
  <cp:revision>21</cp:revision>
  <cp:lastPrinted>2016-06-21T09:35:00Z</cp:lastPrinted>
  <dcterms:created xsi:type="dcterms:W3CDTF">2025-03-14T12:53:00Z</dcterms:created>
  <dcterms:modified xsi:type="dcterms:W3CDTF">2025-03-28T12:34:00Z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ee635389-fdd3-43b0-a1fd-53eaf69b440d</vt:lpwstr>
  </property>
  <property fmtid="{D5CDD505-2E9C-101B-9397-08002B2CF9AE}" pid="9" name="MediaServiceImageTags">
    <vt:lpwstr/>
  </property>
</Properties>
</file>